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B39D" w14:textId="1A4158A0" w:rsidR="00F77BA6" w:rsidRDefault="000D0459" w:rsidP="0021502F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Anlage (Nr. </w:t>
      </w:r>
      <w:r w:rsidR="004227EC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) zu Punkt </w:t>
      </w:r>
      <w:r w:rsidR="001859C7">
        <w:rPr>
          <w:rFonts w:ascii="Arial" w:hAnsi="Arial" w:cs="Arial"/>
          <w:sz w:val="20"/>
          <w:szCs w:val="20"/>
        </w:rPr>
        <w:t>1</w:t>
      </w:r>
      <w:r w:rsidR="004227EC">
        <w:rPr>
          <w:rFonts w:ascii="Arial" w:hAnsi="Arial" w:cs="Arial"/>
          <w:sz w:val="20"/>
          <w:szCs w:val="20"/>
        </w:rPr>
        <w:t>2</w:t>
      </w:r>
      <w:r w:rsidR="001859C7">
        <w:rPr>
          <w:rFonts w:ascii="Arial" w:hAnsi="Arial" w:cs="Arial"/>
          <w:sz w:val="20"/>
          <w:szCs w:val="20"/>
        </w:rPr>
        <w:t xml:space="preserve"> </w:t>
      </w:r>
      <w:r w:rsidR="009C33E9">
        <w:rPr>
          <w:rFonts w:ascii="Arial" w:hAnsi="Arial" w:cs="Arial"/>
          <w:sz w:val="20"/>
          <w:szCs w:val="20"/>
        </w:rPr>
        <w:t>c</w:t>
      </w:r>
      <w:r w:rsidR="001859C7">
        <w:rPr>
          <w:rFonts w:ascii="Arial" w:hAnsi="Arial" w:cs="Arial"/>
          <w:sz w:val="20"/>
          <w:szCs w:val="20"/>
        </w:rPr>
        <w:t>)</w:t>
      </w:r>
      <w:r w:rsidR="009C33E9">
        <w:rPr>
          <w:rFonts w:ascii="Arial" w:hAnsi="Arial" w:cs="Arial"/>
          <w:sz w:val="20"/>
          <w:szCs w:val="20"/>
        </w:rPr>
        <w:t xml:space="preserve"> (1)</w:t>
      </w:r>
      <w:r>
        <w:rPr>
          <w:rFonts w:ascii="Arial" w:hAnsi="Arial" w:cs="Arial"/>
          <w:sz w:val="20"/>
          <w:szCs w:val="20"/>
        </w:rPr>
        <w:t xml:space="preserve">  - </w:t>
      </w:r>
      <w:r w:rsidR="000626BC">
        <w:rPr>
          <w:rFonts w:ascii="Arial" w:hAnsi="Arial" w:cs="Arial"/>
          <w:sz w:val="20"/>
          <w:szCs w:val="20"/>
        </w:rPr>
        <w:t>Referenzgeber</w:t>
      </w:r>
      <w:r w:rsidR="002F459E">
        <w:rPr>
          <w:rFonts w:ascii="Arial" w:hAnsi="Arial" w:cs="Arial"/>
          <w:sz w:val="20"/>
          <w:szCs w:val="20"/>
        </w:rPr>
        <w:t xml:space="preserve"> </w:t>
      </w:r>
      <w:r w:rsidR="009C33E9">
        <w:rPr>
          <w:rFonts w:ascii="Arial" w:hAnsi="Arial" w:cs="Arial"/>
          <w:sz w:val="20"/>
          <w:szCs w:val="20"/>
        </w:rPr>
        <w:t>2</w:t>
      </w:r>
    </w:p>
    <w:p w14:paraId="317F4413" w14:textId="77777777" w:rsidR="000626BC" w:rsidRDefault="000626BC" w:rsidP="0021502F">
      <w:pPr>
        <w:spacing w:line="24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506"/>
        <w:gridCol w:w="2033"/>
        <w:gridCol w:w="1701"/>
        <w:gridCol w:w="3686"/>
      </w:tblGrid>
      <w:tr w:rsidR="000626BC" w14:paraId="4C920C5B" w14:textId="77777777" w:rsidTr="004F5234">
        <w:tc>
          <w:tcPr>
            <w:tcW w:w="8926" w:type="dxa"/>
            <w:gridSpan w:val="4"/>
          </w:tcPr>
          <w:p w14:paraId="06141C65" w14:textId="5A67DA6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Referenzprojekt Mess- und Fernwirktechnik, Anbindung Telekommunikation </w:t>
            </w:r>
          </w:p>
        </w:tc>
      </w:tr>
      <w:tr w:rsidR="000626BC" w14:paraId="0F382353" w14:textId="77777777" w:rsidTr="000626BC">
        <w:tc>
          <w:tcPr>
            <w:tcW w:w="1506" w:type="dxa"/>
            <w:vMerge w:val="restart"/>
          </w:tcPr>
          <w:p w14:paraId="19F0EBB5" w14:textId="7A43E67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</w:t>
            </w:r>
          </w:p>
        </w:tc>
        <w:tc>
          <w:tcPr>
            <w:tcW w:w="2033" w:type="dxa"/>
            <w:tcBorders>
              <w:right w:val="nil"/>
            </w:tcBorders>
          </w:tcPr>
          <w:p w14:paraId="4A8F40C4" w14:textId="2A1F4663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537118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54AD162A" w14:textId="07E3F830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5E0E0639" w14:textId="77777777" w:rsidTr="000626BC">
        <w:tc>
          <w:tcPr>
            <w:tcW w:w="1506" w:type="dxa"/>
            <w:vMerge/>
          </w:tcPr>
          <w:p w14:paraId="77AFE75D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324BCE2D" w14:textId="47E490EB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10855416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3B4B97DE" w14:textId="48F36DE5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B9E8FB6" w14:textId="77777777" w:rsidTr="000626BC">
        <w:tc>
          <w:tcPr>
            <w:tcW w:w="1506" w:type="dxa"/>
            <w:vMerge/>
          </w:tcPr>
          <w:p w14:paraId="5B11AC18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50040A6E" w14:textId="0C8F9AAE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Postleitzahl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912064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176227D3" w14:textId="79152C44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FC9F0DE" w14:textId="77777777" w:rsidTr="000626BC">
        <w:tc>
          <w:tcPr>
            <w:tcW w:w="1506" w:type="dxa"/>
            <w:vMerge/>
          </w:tcPr>
          <w:p w14:paraId="7CFC0C95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3" w:type="dxa"/>
            <w:tcBorders>
              <w:right w:val="nil"/>
            </w:tcBorders>
          </w:tcPr>
          <w:p w14:paraId="6C7BBDAB" w14:textId="3C7FC9A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9960549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  <w:tcBorders>
                  <w:left w:val="nil"/>
                </w:tcBorders>
              </w:tcPr>
              <w:p w14:paraId="21C2231E" w14:textId="0152390F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28B69C29" w14:textId="77777777" w:rsidTr="000626BC">
        <w:tc>
          <w:tcPr>
            <w:tcW w:w="5240" w:type="dxa"/>
            <w:gridSpan w:val="3"/>
            <w:tcBorders>
              <w:right w:val="nil"/>
            </w:tcBorders>
          </w:tcPr>
          <w:p w14:paraId="27611ED4" w14:textId="77D63396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Welcher Position begleiten Sie das Projekt </w:t>
            </w:r>
            <w:r w:rsidR="009026B6">
              <w:rPr>
                <w:rFonts w:ascii="Arial" w:hAnsi="Arial" w:cs="Arial"/>
                <w:sz w:val="20"/>
                <w:szCs w:val="20"/>
              </w:rPr>
              <w:t>bzw.</w:t>
            </w:r>
            <w:r>
              <w:rPr>
                <w:rFonts w:ascii="Arial" w:hAnsi="Arial" w:cs="Arial"/>
                <w:sz w:val="20"/>
                <w:szCs w:val="20"/>
              </w:rPr>
              <w:t xml:space="preserve"> haben </w:t>
            </w:r>
            <w:r w:rsidR="009026B6">
              <w:rPr>
                <w:rFonts w:ascii="Arial" w:hAnsi="Arial" w:cs="Arial"/>
                <w:sz w:val="20"/>
                <w:szCs w:val="20"/>
              </w:rPr>
              <w:t xml:space="preserve">Sie </w:t>
            </w:r>
            <w:r>
              <w:rPr>
                <w:rFonts w:ascii="Arial" w:hAnsi="Arial" w:cs="Arial"/>
                <w:sz w:val="20"/>
                <w:szCs w:val="20"/>
              </w:rPr>
              <w:t>das Projekt begleitet?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5318017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686" w:type="dxa"/>
                <w:tcBorders>
                  <w:left w:val="nil"/>
                </w:tcBorders>
              </w:tcPr>
              <w:p w14:paraId="1826EF4A" w14:textId="7C93A36A" w:rsidR="000626BC" w:rsidRDefault="000626BC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626BC" w14:paraId="71CBAD8A" w14:textId="77777777" w:rsidTr="000626BC">
        <w:sdt>
          <w:sdtPr>
            <w:rPr>
              <w:rFonts w:ascii="Arial" w:hAnsi="Arial" w:cs="Arial"/>
              <w:sz w:val="20"/>
              <w:szCs w:val="20"/>
            </w:rPr>
            <w:id w:val="-1816248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06" w:type="dxa"/>
                <w:tcBorders>
                  <w:right w:val="nil"/>
                </w:tcBorders>
              </w:tcPr>
              <w:p w14:paraId="738E8A89" w14:textId="327DD932" w:rsidR="000626BC" w:rsidRDefault="000626BC" w:rsidP="000626BC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20" w:type="dxa"/>
            <w:gridSpan w:val="3"/>
            <w:tcBorders>
              <w:left w:val="nil"/>
            </w:tcBorders>
          </w:tcPr>
          <w:p w14:paraId="0B3E583C" w14:textId="0326F98D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 gibt/gab auf der Seite des Auftragnehmers einen festen Ansprechpartner</w:t>
            </w:r>
          </w:p>
        </w:tc>
      </w:tr>
      <w:tr w:rsidR="000626BC" w14:paraId="3CC34407" w14:textId="77777777" w:rsidTr="004B27FF">
        <w:tc>
          <w:tcPr>
            <w:tcW w:w="1506" w:type="dxa"/>
            <w:vMerge w:val="restart"/>
            <w:vAlign w:val="center"/>
          </w:tcPr>
          <w:p w14:paraId="69DD1041" w14:textId="4F22EA49" w:rsidR="000626BC" w:rsidRDefault="000626BC" w:rsidP="000626BC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  <w:tc>
          <w:tcPr>
            <w:tcW w:w="7420" w:type="dxa"/>
            <w:gridSpan w:val="3"/>
          </w:tcPr>
          <w:p w14:paraId="3934E1B2" w14:textId="06E84919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Keinerlei Probleme mit der Umsetzung; Umsetzung wie beauftragt</w:t>
            </w:r>
          </w:p>
        </w:tc>
      </w:tr>
      <w:tr w:rsidR="000626BC" w14:paraId="625014DA" w14:textId="77777777" w:rsidTr="0032145E">
        <w:tc>
          <w:tcPr>
            <w:tcW w:w="1506" w:type="dxa"/>
            <w:vMerge/>
          </w:tcPr>
          <w:p w14:paraId="039FCFF7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25FFD30B" w14:textId="3402C1C2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Projektmanagement sorgt für problemlose Auftragsabwicklung</w:t>
            </w:r>
          </w:p>
        </w:tc>
      </w:tr>
      <w:tr w:rsidR="000626BC" w14:paraId="48E1FFE6" w14:textId="77777777" w:rsidTr="00A51E93">
        <w:tc>
          <w:tcPr>
            <w:tcW w:w="1506" w:type="dxa"/>
            <w:vMerge/>
          </w:tcPr>
          <w:p w14:paraId="36EE8E13" w14:textId="7777777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0D4FC916" w14:textId="6AC78127" w:rsidR="000626BC" w:rsidRDefault="000626BC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Vollumfängliche Termintreue </w:t>
            </w:r>
          </w:p>
        </w:tc>
      </w:tr>
      <w:tr w:rsidR="00D14EFB" w14:paraId="78D74057" w14:textId="77777777" w:rsidTr="00FA675B">
        <w:tc>
          <w:tcPr>
            <w:tcW w:w="1506" w:type="dxa"/>
            <w:vMerge/>
          </w:tcPr>
          <w:p w14:paraId="0BED2E8C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6398D2AE" w14:textId="242B230F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 des Auftragnehmers ohne Zeitverzug erreichbar</w:t>
            </w:r>
          </w:p>
        </w:tc>
      </w:tr>
      <w:tr w:rsidR="00D14EFB" w14:paraId="4CEE087C" w14:textId="77777777" w:rsidTr="005371B5">
        <w:tc>
          <w:tcPr>
            <w:tcW w:w="1506" w:type="dxa"/>
            <w:vMerge w:val="restart"/>
            <w:vAlign w:val="center"/>
          </w:tcPr>
          <w:p w14:paraId="15369EE4" w14:textId="53432C78" w:rsidR="00D14EFB" w:rsidRDefault="00D14EFB" w:rsidP="00D14EFB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0 %</w:t>
            </w:r>
          </w:p>
        </w:tc>
        <w:tc>
          <w:tcPr>
            <w:tcW w:w="7420" w:type="dxa"/>
            <w:gridSpan w:val="3"/>
          </w:tcPr>
          <w:p w14:paraId="53DC7E81" w14:textId="615744D2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Stark mangelhafte Umsetzung; Abbruch der Ausführung</w:t>
            </w:r>
          </w:p>
        </w:tc>
      </w:tr>
      <w:tr w:rsidR="00D14EFB" w14:paraId="09632921" w14:textId="77777777" w:rsidTr="00972823">
        <w:tc>
          <w:tcPr>
            <w:tcW w:w="1506" w:type="dxa"/>
            <w:vMerge/>
          </w:tcPr>
          <w:p w14:paraId="04CC569B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2D574E4A" w14:textId="00DCBAC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Projektorganisation/-management überfordert</w:t>
            </w:r>
          </w:p>
        </w:tc>
      </w:tr>
      <w:tr w:rsidR="00D14EFB" w14:paraId="73C991CC" w14:textId="77777777" w:rsidTr="008E4B66">
        <w:tc>
          <w:tcPr>
            <w:tcW w:w="1506" w:type="dxa"/>
            <w:vMerge/>
          </w:tcPr>
          <w:p w14:paraId="0113C34E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34D53E73" w14:textId="4F76B361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Keine Termine eingehalten</w:t>
            </w:r>
          </w:p>
        </w:tc>
      </w:tr>
      <w:tr w:rsidR="00D14EFB" w14:paraId="65687278" w14:textId="77777777" w:rsidTr="00B82380">
        <w:tc>
          <w:tcPr>
            <w:tcW w:w="1506" w:type="dxa"/>
            <w:vMerge/>
          </w:tcPr>
          <w:p w14:paraId="150C1DD0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0" w:type="dxa"/>
            <w:gridSpan w:val="3"/>
          </w:tcPr>
          <w:p w14:paraId="1D3DC2D7" w14:textId="59306A4C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Projektteam des Auftragnehmers nicht erreichbar</w:t>
            </w:r>
          </w:p>
        </w:tc>
      </w:tr>
      <w:tr w:rsidR="00D14EFB" w14:paraId="5D96C967" w14:textId="77777777" w:rsidTr="005344DF">
        <w:tc>
          <w:tcPr>
            <w:tcW w:w="8926" w:type="dxa"/>
            <w:gridSpan w:val="4"/>
          </w:tcPr>
          <w:p w14:paraId="01E8DDEF" w14:textId="30A445A6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 zufrieden sind/waren Sie mit …</w:t>
            </w:r>
          </w:p>
        </w:tc>
      </w:tr>
      <w:tr w:rsidR="00D14EFB" w14:paraId="26DCC4DC" w14:textId="77777777" w:rsidTr="00F37C1D">
        <w:tc>
          <w:tcPr>
            <w:tcW w:w="3539" w:type="dxa"/>
            <w:gridSpan w:val="2"/>
          </w:tcPr>
          <w:p w14:paraId="22E93434" w14:textId="19BB1805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Ausführung des Auftrags </w:t>
            </w:r>
          </w:p>
        </w:tc>
        <w:tc>
          <w:tcPr>
            <w:tcW w:w="5387" w:type="dxa"/>
            <w:gridSpan w:val="2"/>
          </w:tcPr>
          <w:p w14:paraId="1123D631" w14:textId="2EC34130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235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90778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39499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7097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2691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0C7791C9" w14:textId="77777777" w:rsidTr="00E22917">
        <w:tc>
          <w:tcPr>
            <w:tcW w:w="3539" w:type="dxa"/>
            <w:gridSpan w:val="2"/>
          </w:tcPr>
          <w:p w14:paraId="729ABDC8" w14:textId="1C379EE2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Projektorganisation, -management</w:t>
            </w:r>
          </w:p>
        </w:tc>
        <w:tc>
          <w:tcPr>
            <w:tcW w:w="5387" w:type="dxa"/>
            <w:gridSpan w:val="2"/>
          </w:tcPr>
          <w:p w14:paraId="2F1324CD" w14:textId="622E09D9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56073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7743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1368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9459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69321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744C3B46" w14:textId="77777777" w:rsidTr="003B096C">
        <w:tc>
          <w:tcPr>
            <w:tcW w:w="3539" w:type="dxa"/>
            <w:gridSpan w:val="2"/>
          </w:tcPr>
          <w:p w14:paraId="01ECED1B" w14:textId="7AD23644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Termintreue</w:t>
            </w:r>
          </w:p>
        </w:tc>
        <w:tc>
          <w:tcPr>
            <w:tcW w:w="5387" w:type="dxa"/>
            <w:gridSpan w:val="2"/>
          </w:tcPr>
          <w:p w14:paraId="7DB3C2FC" w14:textId="44180E30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3054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81176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72987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9891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946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3090DA15" w14:textId="77777777" w:rsidTr="00F70452">
        <w:tc>
          <w:tcPr>
            <w:tcW w:w="3539" w:type="dxa"/>
            <w:gridSpan w:val="2"/>
          </w:tcPr>
          <w:p w14:paraId="1E84A312" w14:textId="42341EB0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Erreichbarkeit </w:t>
            </w:r>
            <w:r w:rsidR="006C544F">
              <w:rPr>
                <w:rFonts w:ascii="Arial" w:hAnsi="Arial" w:cs="Arial"/>
                <w:sz w:val="20"/>
                <w:szCs w:val="20"/>
              </w:rPr>
              <w:t xml:space="preserve">des </w:t>
            </w:r>
            <w:r>
              <w:rPr>
                <w:rFonts w:ascii="Arial" w:hAnsi="Arial" w:cs="Arial"/>
                <w:sz w:val="20"/>
                <w:szCs w:val="20"/>
              </w:rPr>
              <w:t>Projektteam</w:t>
            </w:r>
            <w:r w:rsidR="006C544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387" w:type="dxa"/>
            <w:gridSpan w:val="2"/>
          </w:tcPr>
          <w:p w14:paraId="2B09C32A" w14:textId="5219477E" w:rsidR="00D14EFB" w:rsidRDefault="00000000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510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100 %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6656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75 %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67133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50 %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22038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25 %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88365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14EF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D14EFB">
              <w:rPr>
                <w:rFonts w:ascii="Arial" w:hAnsi="Arial" w:cs="Arial"/>
                <w:sz w:val="20"/>
                <w:szCs w:val="20"/>
              </w:rPr>
              <w:t xml:space="preserve"> 0 %</w:t>
            </w:r>
          </w:p>
        </w:tc>
      </w:tr>
      <w:tr w:rsidR="00D14EFB" w14:paraId="27C6834F" w14:textId="77777777" w:rsidTr="0032267C">
        <w:tc>
          <w:tcPr>
            <w:tcW w:w="8926" w:type="dxa"/>
            <w:gridSpan w:val="4"/>
          </w:tcPr>
          <w:p w14:paraId="7C099325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Persönliche Anmerkung 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847145120"/>
              <w:placeholder>
                <w:docPart w:val="DefaultPlaceholder_-1854013440"/>
              </w:placeholder>
              <w:showingPlcHdr/>
              <w:text/>
            </w:sdtPr>
            <w:sdtContent>
              <w:p w14:paraId="69096076" w14:textId="0B200032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D14EFB" w14:paraId="3BA8F852" w14:textId="77777777" w:rsidTr="00CA31FA">
        <w:tc>
          <w:tcPr>
            <w:tcW w:w="8926" w:type="dxa"/>
            <w:gridSpan w:val="4"/>
          </w:tcPr>
          <w:p w14:paraId="7DE0FF24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EFB" w14:paraId="67BDF213" w14:textId="77777777" w:rsidTr="0085032D">
        <w:sdt>
          <w:sdtPr>
            <w:rPr>
              <w:rFonts w:ascii="Arial" w:hAnsi="Arial" w:cs="Arial"/>
              <w:sz w:val="20"/>
              <w:szCs w:val="20"/>
            </w:rPr>
            <w:id w:val="-7654568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3539" w:type="dxa"/>
                <w:gridSpan w:val="2"/>
              </w:tcPr>
              <w:p w14:paraId="021F8B54" w14:textId="43404E62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870563348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1701" w:type="dxa"/>
              </w:tcPr>
              <w:p w14:paraId="0F30C972" w14:textId="3315050E" w:rsidR="00D14EFB" w:rsidRDefault="00D14EFB" w:rsidP="000626BC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&lt;Datum&gt;</w:t>
                </w:r>
              </w:p>
            </w:tc>
          </w:sdtContent>
        </w:sdt>
        <w:tc>
          <w:tcPr>
            <w:tcW w:w="3686" w:type="dxa"/>
          </w:tcPr>
          <w:p w14:paraId="48AE74A6" w14:textId="7777777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EFB" w14:paraId="0B29F8D0" w14:textId="77777777" w:rsidTr="00C66D35">
        <w:tc>
          <w:tcPr>
            <w:tcW w:w="3539" w:type="dxa"/>
            <w:gridSpan w:val="2"/>
          </w:tcPr>
          <w:p w14:paraId="5FE57BC6" w14:textId="48FEDA43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Ort</w:t>
            </w:r>
          </w:p>
        </w:tc>
        <w:tc>
          <w:tcPr>
            <w:tcW w:w="1701" w:type="dxa"/>
          </w:tcPr>
          <w:p w14:paraId="01CA4EC6" w14:textId="67084FD9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3686" w:type="dxa"/>
          </w:tcPr>
          <w:p w14:paraId="37F9F49D" w14:textId="7200AD57" w:rsidR="00D14EFB" w:rsidRDefault="00D14EFB" w:rsidP="000626BC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Unterschrift Referenzgeber</w:t>
            </w:r>
          </w:p>
        </w:tc>
      </w:tr>
    </w:tbl>
    <w:p w14:paraId="24E585EA" w14:textId="77777777" w:rsidR="000D0459" w:rsidRPr="0021502F" w:rsidRDefault="000D0459" w:rsidP="00D14EFB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D0459" w:rsidRPr="0021502F" w:rsidSect="00F77BA6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985" w:right="3119" w:bottom="1418" w:left="1247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671C1" w14:textId="77777777" w:rsidR="006C72B9" w:rsidRDefault="006C72B9">
      <w:r>
        <w:separator/>
      </w:r>
    </w:p>
  </w:endnote>
  <w:endnote w:type="continuationSeparator" w:id="0">
    <w:p w14:paraId="64CAF802" w14:textId="77777777" w:rsidR="006C72B9" w:rsidRDefault="006C7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5E1B" w14:textId="77777777" w:rsidR="000B4604" w:rsidRPr="007F12B3" w:rsidRDefault="000B4604" w:rsidP="001A029E">
    <w:pPr>
      <w:pStyle w:val="Fuzeile"/>
      <w:jc w:val="righ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DFAFD" w14:textId="77777777" w:rsidR="00F9495A" w:rsidRPr="00C04E75" w:rsidRDefault="00F9495A" w:rsidP="00F9495A">
    <w:pPr>
      <w:spacing w:before="240" w:after="240"/>
      <w:rPr>
        <w:rFonts w:ascii="Arial Narrow" w:hAnsi="Arial Narrow"/>
        <w:sz w:val="8"/>
        <w:szCs w:val="8"/>
      </w:rPr>
    </w:pPr>
  </w:p>
  <w:p w14:paraId="7A528A95" w14:textId="77777777" w:rsidR="00F9495A" w:rsidRPr="00EB4BE9" w:rsidRDefault="00F9495A" w:rsidP="00F9495A">
    <w:pPr>
      <w:pStyle w:val="Fuzeile"/>
      <w:rPr>
        <w:rFonts w:ascii="Arial Narrow" w:hAnsi="Arial Narrow"/>
        <w:sz w:val="2"/>
        <w:szCs w:val="2"/>
        <w:lang w:val="en-GB"/>
      </w:rPr>
    </w:pPr>
  </w:p>
  <w:p w14:paraId="4B9B6BB1" w14:textId="77777777" w:rsidR="000B4604" w:rsidRPr="00EB4BE9" w:rsidRDefault="000B4604" w:rsidP="00AB6347">
    <w:pPr>
      <w:pStyle w:val="Fuzeile"/>
      <w:rPr>
        <w:rFonts w:ascii="Arial Narrow" w:hAnsi="Arial Narrow"/>
        <w:sz w:val="2"/>
        <w:szCs w:val="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D69FA" w14:textId="77777777" w:rsidR="006C72B9" w:rsidRDefault="006C72B9">
      <w:r>
        <w:separator/>
      </w:r>
    </w:p>
  </w:footnote>
  <w:footnote w:type="continuationSeparator" w:id="0">
    <w:p w14:paraId="0DB30273" w14:textId="77777777" w:rsidR="006C72B9" w:rsidRDefault="006C7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C2213" w14:textId="77777777" w:rsidR="000B4604" w:rsidRPr="003421D2" w:rsidRDefault="000B4604" w:rsidP="00CF3C58">
    <w:pPr>
      <w:pStyle w:val="Kopfzeile"/>
      <w:spacing w:before="320"/>
      <w:rPr>
        <w:rFonts w:ascii="Arial Narrow" w:hAnsi="Arial Narrow"/>
        <w:sz w:val="18"/>
        <w:szCs w:val="18"/>
      </w:rPr>
    </w:pPr>
    <w:r w:rsidRPr="003421D2">
      <w:rPr>
        <w:rFonts w:ascii="Arial Narrow" w:hAnsi="Arial Narrow"/>
        <w:sz w:val="18"/>
        <w:szCs w:val="18"/>
      </w:rPr>
      <w:t xml:space="preserve">Seite </w:t>
    </w:r>
    <w:r w:rsidRPr="003421D2">
      <w:rPr>
        <w:rFonts w:ascii="Arial Narrow" w:hAnsi="Arial Narrow"/>
        <w:sz w:val="18"/>
        <w:szCs w:val="18"/>
      </w:rPr>
      <w:fldChar w:fldCharType="begin"/>
    </w:r>
    <w:r w:rsidRPr="003421D2">
      <w:rPr>
        <w:rFonts w:ascii="Arial Narrow" w:hAnsi="Arial Narrow"/>
        <w:sz w:val="18"/>
        <w:szCs w:val="18"/>
      </w:rPr>
      <w:instrText xml:space="preserve"> PAGE </w:instrText>
    </w:r>
    <w:r w:rsidRPr="003421D2">
      <w:rPr>
        <w:rFonts w:ascii="Arial Narrow" w:hAnsi="Arial Narrow"/>
        <w:sz w:val="18"/>
        <w:szCs w:val="18"/>
      </w:rPr>
      <w:fldChar w:fldCharType="separate"/>
    </w:r>
    <w:r w:rsidR="00F77BA6">
      <w:rPr>
        <w:rFonts w:ascii="Arial Narrow" w:hAnsi="Arial Narrow"/>
        <w:noProof/>
        <w:sz w:val="18"/>
        <w:szCs w:val="18"/>
      </w:rPr>
      <w:t>1</w:t>
    </w:r>
    <w:r w:rsidRPr="003421D2">
      <w:rPr>
        <w:rFonts w:ascii="Arial Narrow" w:hAnsi="Arial Narrow"/>
        <w:sz w:val="18"/>
        <w:szCs w:val="18"/>
      </w:rPr>
      <w:fldChar w:fldCharType="end"/>
    </w:r>
    <w:r w:rsidRPr="003421D2">
      <w:rPr>
        <w:rFonts w:ascii="Arial Narrow" w:hAnsi="Arial Narrow"/>
        <w:sz w:val="18"/>
        <w:szCs w:val="18"/>
      </w:rPr>
      <w:t xml:space="preserve"> von </w:t>
    </w:r>
    <w:r w:rsidRPr="003421D2">
      <w:rPr>
        <w:rFonts w:ascii="Arial Narrow" w:hAnsi="Arial Narrow"/>
        <w:sz w:val="18"/>
        <w:szCs w:val="18"/>
      </w:rPr>
      <w:fldChar w:fldCharType="begin"/>
    </w:r>
    <w:r w:rsidRPr="003421D2">
      <w:rPr>
        <w:rFonts w:ascii="Arial Narrow" w:hAnsi="Arial Narrow"/>
        <w:sz w:val="18"/>
        <w:szCs w:val="18"/>
      </w:rPr>
      <w:instrText xml:space="preserve"> NUMPAGES </w:instrText>
    </w:r>
    <w:r w:rsidRPr="003421D2">
      <w:rPr>
        <w:rFonts w:ascii="Arial Narrow" w:hAnsi="Arial Narrow"/>
        <w:sz w:val="18"/>
        <w:szCs w:val="18"/>
      </w:rPr>
      <w:fldChar w:fldCharType="separate"/>
    </w:r>
    <w:r w:rsidR="00F77BA6">
      <w:rPr>
        <w:rFonts w:ascii="Arial Narrow" w:hAnsi="Arial Narrow"/>
        <w:noProof/>
        <w:sz w:val="18"/>
        <w:szCs w:val="18"/>
      </w:rPr>
      <w:t>1</w:t>
    </w:r>
    <w:r w:rsidRPr="003421D2">
      <w:rPr>
        <w:rFonts w:ascii="Arial Narrow" w:hAnsi="Arial Narrow"/>
        <w:sz w:val="18"/>
        <w:szCs w:val="18"/>
      </w:rPr>
      <w:fldChar w:fldCharType="end"/>
    </w:r>
    <w:r w:rsidR="00F77BA6">
      <w:rPr>
        <w:rFonts w:ascii="Arial" w:hAnsi="Arial" w:cs="Arial"/>
        <w:noProof/>
      </w:rPr>
      <w:drawing>
        <wp:anchor distT="0" distB="0" distL="114300" distR="114300" simplePos="0" relativeHeight="251663360" behindDoc="1" locked="1" layoutInCell="0" allowOverlap="0" wp14:anchorId="2483B68A" wp14:editId="6BFEA332">
          <wp:simplePos x="0" y="0"/>
          <wp:positionH relativeFrom="page">
            <wp:posOffset>4561840</wp:posOffset>
          </wp:positionH>
          <wp:positionV relativeFrom="page">
            <wp:posOffset>612140</wp:posOffset>
          </wp:positionV>
          <wp:extent cx="1864800" cy="183600"/>
          <wp:effectExtent l="0" t="0" r="2540" b="6985"/>
          <wp:wrapThrough wrapText="bothSides">
            <wp:wrapPolygon edited="0">
              <wp:start x="0" y="0"/>
              <wp:lineTo x="0" y="20180"/>
              <wp:lineTo x="1766" y="20180"/>
              <wp:lineTo x="21409" y="20180"/>
              <wp:lineTo x="21409" y="0"/>
              <wp:lineTo x="0" y="0"/>
            </wp:wrapPolygon>
          </wp:wrapThrough>
          <wp:docPr id="4" name="Bild 11" descr="EnervieVernetzt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EnervieVernetzt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8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369B" w14:textId="77777777" w:rsidR="000B4604" w:rsidRPr="00FC09C3" w:rsidRDefault="0038468A" w:rsidP="00E62C68">
    <w:pPr>
      <w:pStyle w:val="Kopfzeile"/>
      <w:tabs>
        <w:tab w:val="clear" w:pos="4536"/>
        <w:tab w:val="left" w:pos="7020"/>
      </w:tabs>
      <w:rPr>
        <w:rFonts w:ascii="Arial Narrow" w:hAnsi="Arial Narrow"/>
        <w:sz w:val="8"/>
        <w:szCs w:val="8"/>
      </w:rPr>
    </w:pPr>
    <w:r>
      <w:rPr>
        <w:rFonts w:ascii="Arial" w:hAnsi="Arial" w:cs="Arial"/>
        <w:noProof/>
      </w:rPr>
      <w:drawing>
        <wp:anchor distT="0" distB="0" distL="114300" distR="114300" simplePos="0" relativeHeight="251661312" behindDoc="1" locked="1" layoutInCell="0" allowOverlap="0" wp14:anchorId="79924E10" wp14:editId="7CC9A396">
          <wp:simplePos x="0" y="0"/>
          <wp:positionH relativeFrom="page">
            <wp:posOffset>4561840</wp:posOffset>
          </wp:positionH>
          <wp:positionV relativeFrom="page">
            <wp:posOffset>612140</wp:posOffset>
          </wp:positionV>
          <wp:extent cx="1864800" cy="183600"/>
          <wp:effectExtent l="0" t="0" r="2540" b="6985"/>
          <wp:wrapThrough wrapText="bothSides">
            <wp:wrapPolygon edited="0">
              <wp:start x="0" y="0"/>
              <wp:lineTo x="0" y="20180"/>
              <wp:lineTo x="1766" y="20180"/>
              <wp:lineTo x="21409" y="20180"/>
              <wp:lineTo x="21409" y="0"/>
              <wp:lineTo x="0" y="0"/>
            </wp:wrapPolygon>
          </wp:wrapThrough>
          <wp:docPr id="3" name="Bild 11" descr="EnervieVernetzt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EnervieVernetzt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8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7011">
      <w:rPr>
        <w:rFonts w:ascii="Arial Narrow" w:hAnsi="Arial Narrow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1" layoutInCell="0" allowOverlap="0" wp14:anchorId="5E95A15C" wp14:editId="2D5C279B">
              <wp:simplePos x="0" y="0"/>
              <wp:positionH relativeFrom="page">
                <wp:posOffset>180340</wp:posOffset>
              </wp:positionH>
              <wp:positionV relativeFrom="page">
                <wp:posOffset>5292725</wp:posOffset>
              </wp:positionV>
              <wp:extent cx="107950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1B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F18ADD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16.75pt" to="22.7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" o:allowincell="f" o:allowoverlap="f" strokecolor="#801b7f" strokeweight=".5pt">
              <w10:wrap anchorx="page" anchory="page"/>
              <w10:anchorlock/>
            </v:line>
          </w:pict>
        </mc:Fallback>
      </mc:AlternateContent>
    </w:r>
    <w:r w:rsidR="00277011">
      <w:rPr>
        <w:rFonts w:ascii="Arial Narrow" w:hAnsi="Arial Narrow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43682F56" wp14:editId="0EECE1C5">
              <wp:simplePos x="0" y="0"/>
              <wp:positionH relativeFrom="page">
                <wp:posOffset>180340</wp:posOffset>
              </wp:positionH>
              <wp:positionV relativeFrom="page">
                <wp:posOffset>3744595</wp:posOffset>
              </wp:positionV>
              <wp:extent cx="1079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1B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5913F4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4.85pt" to="22.7pt,2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" o:allowincell="f" o:allowoverlap="f" strokecolor="#801b7f" strokeweight=".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801b7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459"/>
    <w:rsid w:val="00000F8D"/>
    <w:rsid w:val="0000116D"/>
    <w:rsid w:val="00020089"/>
    <w:rsid w:val="0005323E"/>
    <w:rsid w:val="00057D69"/>
    <w:rsid w:val="00062510"/>
    <w:rsid w:val="000626BC"/>
    <w:rsid w:val="00064FD2"/>
    <w:rsid w:val="00070C1D"/>
    <w:rsid w:val="00070E91"/>
    <w:rsid w:val="00071973"/>
    <w:rsid w:val="0008130E"/>
    <w:rsid w:val="00086226"/>
    <w:rsid w:val="00092FB2"/>
    <w:rsid w:val="000B4604"/>
    <w:rsid w:val="000D0459"/>
    <w:rsid w:val="000D5EB8"/>
    <w:rsid w:val="000E6000"/>
    <w:rsid w:val="000F2EEB"/>
    <w:rsid w:val="00114F44"/>
    <w:rsid w:val="001232B5"/>
    <w:rsid w:val="001254EF"/>
    <w:rsid w:val="00141442"/>
    <w:rsid w:val="00174851"/>
    <w:rsid w:val="0017618B"/>
    <w:rsid w:val="001859C7"/>
    <w:rsid w:val="001A029E"/>
    <w:rsid w:val="001B37BA"/>
    <w:rsid w:val="001B7A95"/>
    <w:rsid w:val="001C31CD"/>
    <w:rsid w:val="001D5F59"/>
    <w:rsid w:val="002111E1"/>
    <w:rsid w:val="002126E5"/>
    <w:rsid w:val="0021502F"/>
    <w:rsid w:val="00222F2F"/>
    <w:rsid w:val="002309A7"/>
    <w:rsid w:val="0024382A"/>
    <w:rsid w:val="00255944"/>
    <w:rsid w:val="00271178"/>
    <w:rsid w:val="00277011"/>
    <w:rsid w:val="002877CE"/>
    <w:rsid w:val="002D041C"/>
    <w:rsid w:val="002D2178"/>
    <w:rsid w:val="002F1C0B"/>
    <w:rsid w:val="002F459E"/>
    <w:rsid w:val="002F5646"/>
    <w:rsid w:val="00303FA7"/>
    <w:rsid w:val="00320A51"/>
    <w:rsid w:val="00326855"/>
    <w:rsid w:val="0032762C"/>
    <w:rsid w:val="00337F57"/>
    <w:rsid w:val="003421D2"/>
    <w:rsid w:val="00350838"/>
    <w:rsid w:val="00366CB9"/>
    <w:rsid w:val="00366D34"/>
    <w:rsid w:val="00370000"/>
    <w:rsid w:val="0038468A"/>
    <w:rsid w:val="00386A79"/>
    <w:rsid w:val="003B0876"/>
    <w:rsid w:val="00420B40"/>
    <w:rsid w:val="004220B5"/>
    <w:rsid w:val="004227EC"/>
    <w:rsid w:val="0044650E"/>
    <w:rsid w:val="004541BB"/>
    <w:rsid w:val="0045519C"/>
    <w:rsid w:val="00464F4D"/>
    <w:rsid w:val="004754FE"/>
    <w:rsid w:val="004761BC"/>
    <w:rsid w:val="0049097A"/>
    <w:rsid w:val="00495AC4"/>
    <w:rsid w:val="004972B4"/>
    <w:rsid w:val="004A6A61"/>
    <w:rsid w:val="004B3903"/>
    <w:rsid w:val="004C5993"/>
    <w:rsid w:val="004E746C"/>
    <w:rsid w:val="004F6345"/>
    <w:rsid w:val="00543FB0"/>
    <w:rsid w:val="005448C6"/>
    <w:rsid w:val="005A2F09"/>
    <w:rsid w:val="005D3A0C"/>
    <w:rsid w:val="005F54CE"/>
    <w:rsid w:val="005F62AF"/>
    <w:rsid w:val="006023D4"/>
    <w:rsid w:val="006068E9"/>
    <w:rsid w:val="00627831"/>
    <w:rsid w:val="00641044"/>
    <w:rsid w:val="00652397"/>
    <w:rsid w:val="0066776A"/>
    <w:rsid w:val="00671E24"/>
    <w:rsid w:val="00692C66"/>
    <w:rsid w:val="0069537F"/>
    <w:rsid w:val="006C450D"/>
    <w:rsid w:val="006C544F"/>
    <w:rsid w:val="006C629B"/>
    <w:rsid w:val="006C72B9"/>
    <w:rsid w:val="006E49BF"/>
    <w:rsid w:val="007050F3"/>
    <w:rsid w:val="007275D1"/>
    <w:rsid w:val="00733ADF"/>
    <w:rsid w:val="00736688"/>
    <w:rsid w:val="00740ACE"/>
    <w:rsid w:val="00755D59"/>
    <w:rsid w:val="00762100"/>
    <w:rsid w:val="00766584"/>
    <w:rsid w:val="00781B87"/>
    <w:rsid w:val="00783983"/>
    <w:rsid w:val="0078524C"/>
    <w:rsid w:val="007D2F7F"/>
    <w:rsid w:val="007D3543"/>
    <w:rsid w:val="007D400E"/>
    <w:rsid w:val="007E479E"/>
    <w:rsid w:val="008128DB"/>
    <w:rsid w:val="008205A0"/>
    <w:rsid w:val="00823F2E"/>
    <w:rsid w:val="00826C98"/>
    <w:rsid w:val="00844BAE"/>
    <w:rsid w:val="00855971"/>
    <w:rsid w:val="00864AC7"/>
    <w:rsid w:val="00867BB0"/>
    <w:rsid w:val="0087351D"/>
    <w:rsid w:val="00873FA8"/>
    <w:rsid w:val="00881E01"/>
    <w:rsid w:val="008872F2"/>
    <w:rsid w:val="008A0600"/>
    <w:rsid w:val="008B4248"/>
    <w:rsid w:val="008C204D"/>
    <w:rsid w:val="008D32E8"/>
    <w:rsid w:val="008E4C1B"/>
    <w:rsid w:val="009026B6"/>
    <w:rsid w:val="0090470B"/>
    <w:rsid w:val="00906307"/>
    <w:rsid w:val="00933458"/>
    <w:rsid w:val="00933956"/>
    <w:rsid w:val="0093642D"/>
    <w:rsid w:val="00952F58"/>
    <w:rsid w:val="00962F8C"/>
    <w:rsid w:val="00974C78"/>
    <w:rsid w:val="00975AC4"/>
    <w:rsid w:val="00986113"/>
    <w:rsid w:val="0099527D"/>
    <w:rsid w:val="00996223"/>
    <w:rsid w:val="009C127F"/>
    <w:rsid w:val="009C33E9"/>
    <w:rsid w:val="009C3E74"/>
    <w:rsid w:val="009E3533"/>
    <w:rsid w:val="009E57C8"/>
    <w:rsid w:val="00A22BAB"/>
    <w:rsid w:val="00A262A7"/>
    <w:rsid w:val="00A510C9"/>
    <w:rsid w:val="00A52152"/>
    <w:rsid w:val="00A5319B"/>
    <w:rsid w:val="00A62F03"/>
    <w:rsid w:val="00A81EB4"/>
    <w:rsid w:val="00A86507"/>
    <w:rsid w:val="00A92813"/>
    <w:rsid w:val="00AA2771"/>
    <w:rsid w:val="00AB6347"/>
    <w:rsid w:val="00AC6A7D"/>
    <w:rsid w:val="00AC7B8F"/>
    <w:rsid w:val="00AD531C"/>
    <w:rsid w:val="00AF1CB6"/>
    <w:rsid w:val="00AF251F"/>
    <w:rsid w:val="00B001A9"/>
    <w:rsid w:val="00B16FF1"/>
    <w:rsid w:val="00B3027C"/>
    <w:rsid w:val="00B343A0"/>
    <w:rsid w:val="00B3534E"/>
    <w:rsid w:val="00B429A8"/>
    <w:rsid w:val="00B44C73"/>
    <w:rsid w:val="00B47D43"/>
    <w:rsid w:val="00B73C05"/>
    <w:rsid w:val="00B73E2E"/>
    <w:rsid w:val="00B80C48"/>
    <w:rsid w:val="00B86697"/>
    <w:rsid w:val="00B86BA3"/>
    <w:rsid w:val="00B9030D"/>
    <w:rsid w:val="00B90D4C"/>
    <w:rsid w:val="00B910CA"/>
    <w:rsid w:val="00B91332"/>
    <w:rsid w:val="00B91FFF"/>
    <w:rsid w:val="00B94322"/>
    <w:rsid w:val="00BC57FA"/>
    <w:rsid w:val="00BC6091"/>
    <w:rsid w:val="00BD0ADE"/>
    <w:rsid w:val="00BF11A0"/>
    <w:rsid w:val="00C00513"/>
    <w:rsid w:val="00C230C5"/>
    <w:rsid w:val="00C37983"/>
    <w:rsid w:val="00C47643"/>
    <w:rsid w:val="00C57C88"/>
    <w:rsid w:val="00C64A48"/>
    <w:rsid w:val="00C7652C"/>
    <w:rsid w:val="00CA0B27"/>
    <w:rsid w:val="00CA1FD5"/>
    <w:rsid w:val="00CA38AF"/>
    <w:rsid w:val="00CA4363"/>
    <w:rsid w:val="00CB0D12"/>
    <w:rsid w:val="00CB41B1"/>
    <w:rsid w:val="00CC0137"/>
    <w:rsid w:val="00CC6A76"/>
    <w:rsid w:val="00CF3C58"/>
    <w:rsid w:val="00CF5846"/>
    <w:rsid w:val="00D03CD5"/>
    <w:rsid w:val="00D05B69"/>
    <w:rsid w:val="00D11EB3"/>
    <w:rsid w:val="00D1370D"/>
    <w:rsid w:val="00D14EFB"/>
    <w:rsid w:val="00D235F3"/>
    <w:rsid w:val="00D3488C"/>
    <w:rsid w:val="00D35D45"/>
    <w:rsid w:val="00D35D53"/>
    <w:rsid w:val="00D46342"/>
    <w:rsid w:val="00D541C2"/>
    <w:rsid w:val="00D63471"/>
    <w:rsid w:val="00D678FE"/>
    <w:rsid w:val="00D75965"/>
    <w:rsid w:val="00D778CF"/>
    <w:rsid w:val="00D964D3"/>
    <w:rsid w:val="00DA6397"/>
    <w:rsid w:val="00DC3611"/>
    <w:rsid w:val="00DC6298"/>
    <w:rsid w:val="00DD032E"/>
    <w:rsid w:val="00DD3BE6"/>
    <w:rsid w:val="00E04387"/>
    <w:rsid w:val="00E267FE"/>
    <w:rsid w:val="00E31C54"/>
    <w:rsid w:val="00E34507"/>
    <w:rsid w:val="00E357BF"/>
    <w:rsid w:val="00E62C68"/>
    <w:rsid w:val="00E82F50"/>
    <w:rsid w:val="00E922DF"/>
    <w:rsid w:val="00EA00F9"/>
    <w:rsid w:val="00EA6671"/>
    <w:rsid w:val="00EB0FA2"/>
    <w:rsid w:val="00EB4506"/>
    <w:rsid w:val="00EB4BE9"/>
    <w:rsid w:val="00EB5736"/>
    <w:rsid w:val="00EC39FD"/>
    <w:rsid w:val="00ED0BB4"/>
    <w:rsid w:val="00ED20A9"/>
    <w:rsid w:val="00EF2E85"/>
    <w:rsid w:val="00EF729C"/>
    <w:rsid w:val="00F025CF"/>
    <w:rsid w:val="00F20D9D"/>
    <w:rsid w:val="00F240A5"/>
    <w:rsid w:val="00F2710F"/>
    <w:rsid w:val="00F43E9D"/>
    <w:rsid w:val="00F77BA6"/>
    <w:rsid w:val="00F804AA"/>
    <w:rsid w:val="00F92E9D"/>
    <w:rsid w:val="00F9495A"/>
    <w:rsid w:val="00FB2668"/>
    <w:rsid w:val="00FB2E09"/>
    <w:rsid w:val="00FC09C3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801b7f"/>
    </o:shapedefaults>
    <o:shapelayout v:ext="edit">
      <o:idmap v:ext="edit" data="2"/>
    </o:shapelayout>
  </w:shapeDefaults>
  <w:decimalSymbol w:val=","/>
  <w:listSeparator w:val=";"/>
  <w14:docId w14:val="2A10F6E6"/>
  <w15:docId w15:val="{B9E52635-8CFC-4765-BB15-61523B32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70000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paragraph" w:styleId="Fuzeile">
    <w:name w:val="footer"/>
    <w:basedOn w:val="Standard"/>
    <w:rsid w:val="00370000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table" w:styleId="Tabellenraster">
    <w:name w:val="Table Grid"/>
    <w:basedOn w:val="NormaleTabelle"/>
    <w:rsid w:val="00370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370000"/>
    <w:rPr>
      <w:rFonts w:ascii="Arial" w:hAnsi="Arial"/>
      <w:sz w:val="20"/>
      <w:vertAlign w:val="baseline"/>
    </w:rPr>
  </w:style>
  <w:style w:type="paragraph" w:styleId="Sprechblasentext">
    <w:name w:val="Balloon Text"/>
    <w:basedOn w:val="Standard"/>
    <w:semiHidden/>
    <w:rsid w:val="0044650E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D04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-S-C\_Business\Projekte\2026\EnervieVernetzt\Wettbewerb\Anlage%20(Nr.)-Referenzprojek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40433-6189-4CCE-A2E0-51C4FFFA5E93}"/>
      </w:docPartPr>
      <w:docPartBody>
        <w:p w:rsidR="00A35805" w:rsidRDefault="00C422D4">
          <w:r w:rsidRPr="00CF2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8EC491-8975-47CC-9ED3-13B4D4CEF96F}"/>
      </w:docPartPr>
      <w:docPartBody>
        <w:p w:rsidR="000645B1" w:rsidRDefault="00A35805">
          <w:r w:rsidRPr="00CF24B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2D4"/>
    <w:rsid w:val="0001227E"/>
    <w:rsid w:val="000645B1"/>
    <w:rsid w:val="00174851"/>
    <w:rsid w:val="001C31CD"/>
    <w:rsid w:val="00340D10"/>
    <w:rsid w:val="005642D1"/>
    <w:rsid w:val="00610272"/>
    <w:rsid w:val="008D32E8"/>
    <w:rsid w:val="00A35805"/>
    <w:rsid w:val="00A9197F"/>
    <w:rsid w:val="00B86697"/>
    <w:rsid w:val="00C422D4"/>
    <w:rsid w:val="00D341D6"/>
    <w:rsid w:val="00ED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5805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Anlage (Nr.)-Referenzprojekt</Template>
  <TotalTime>0</TotalTime>
  <Pages>1</Pages>
  <Words>216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Referenzprojekt</vt:lpstr>
    </vt:vector>
  </TitlesOfParts>
  <Company>Mark-E Aktiengesellschaft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Referenzprojekt</dc:title>
  <dc:subject>ENERVIE</dc:subject>
  <dc:creator>Olaf Grimm</dc:creator>
  <cp:keywords>Office 2010 Vers. 2.3</cp:keywords>
  <cp:lastModifiedBy>Klaus Stenzel</cp:lastModifiedBy>
  <cp:revision>6</cp:revision>
  <cp:lastPrinted>2026-02-16T07:57:00Z</cp:lastPrinted>
  <dcterms:created xsi:type="dcterms:W3CDTF">2026-03-11T10:18:00Z</dcterms:created>
  <dcterms:modified xsi:type="dcterms:W3CDTF">2026-04-15T13:35:00Z</dcterms:modified>
  <cp:category>Konzernvorlagen</cp:category>
</cp:coreProperties>
</file>